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8173DD" w:rsidTr="008173DD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3DD" w:rsidRDefault="008173DD" w:rsidP="00237A66">
            <w:r>
              <w:t>Приложение 10</w:t>
            </w:r>
          </w:p>
        </w:tc>
      </w:tr>
      <w:tr w:rsidR="008173DD" w:rsidTr="008173DD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3DD" w:rsidRDefault="008173DD" w:rsidP="00237A6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173DD" w:rsidTr="008173DD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3DD" w:rsidRDefault="00C84014" w:rsidP="00237A66">
            <w:r>
              <w:t xml:space="preserve">от 27.08.2021 </w:t>
            </w:r>
            <w:r w:rsidR="008173DD">
              <w:t>№</w:t>
            </w:r>
            <w:r>
              <w:t xml:space="preserve"> 92-750</w:t>
            </w:r>
            <w:r w:rsidR="008173DD">
              <w:t xml:space="preserve">      </w:t>
            </w:r>
          </w:p>
        </w:tc>
      </w:tr>
      <w:tr w:rsidR="008173DD" w:rsidTr="008173DD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</w:tr>
      <w:tr w:rsidR="008173DD" w:rsidTr="008173DD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3DD" w:rsidRDefault="008173DD" w:rsidP="008173DD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2021 год</w:t>
            </w:r>
          </w:p>
          <w:p w:rsidR="008173DD" w:rsidRDefault="008173DD" w:rsidP="008173DD">
            <w:pPr>
              <w:jc w:val="center"/>
            </w:pPr>
            <w:r>
              <w:t xml:space="preserve"> и на плановый период 2022 и 2023 годов</w:t>
            </w:r>
          </w:p>
        </w:tc>
      </w:tr>
      <w:tr w:rsidR="008173DD" w:rsidTr="008173DD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тыс. руб.</w:t>
            </w:r>
          </w:p>
        </w:tc>
      </w:tr>
      <w:tr w:rsidR="008173DD" w:rsidTr="008173DD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73DD" w:rsidRDefault="008173DD" w:rsidP="00237A66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73DD" w:rsidRDefault="008173DD" w:rsidP="00237A66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3DD" w:rsidRDefault="008173DD" w:rsidP="008173DD">
            <w:pPr>
              <w:jc w:val="center"/>
            </w:pPr>
            <w:r>
              <w:t>2021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3DD" w:rsidRDefault="008173DD" w:rsidP="008173DD">
            <w:pPr>
              <w:jc w:val="center"/>
            </w:pPr>
            <w:r>
              <w:t>2022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3DD" w:rsidRDefault="008173DD" w:rsidP="008173DD">
            <w:pPr>
              <w:jc w:val="center"/>
            </w:pPr>
            <w:r>
              <w:t>2023 год</w:t>
            </w:r>
          </w:p>
        </w:tc>
      </w:tr>
      <w:tr w:rsidR="008173DD" w:rsidTr="008173DD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73DD" w:rsidRDefault="008173DD" w:rsidP="00237A66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73DD" w:rsidRDefault="008173DD" w:rsidP="00237A66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3DD" w:rsidRDefault="008173DD" w:rsidP="00237A66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3DD" w:rsidRDefault="008173DD" w:rsidP="00237A66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3DD" w:rsidRDefault="008173DD" w:rsidP="00237A66"/>
        </w:tc>
      </w:tr>
    </w:tbl>
    <w:p w:rsidR="008173DD" w:rsidRPr="008173DD" w:rsidRDefault="008173DD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8173DD" w:rsidTr="008173DD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173DD" w:rsidRDefault="008173DD" w:rsidP="00237A66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173DD" w:rsidRDefault="008173DD" w:rsidP="00237A66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3DD" w:rsidRDefault="008173DD" w:rsidP="00237A66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3DD" w:rsidRDefault="008173DD" w:rsidP="00237A66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3DD" w:rsidRDefault="008173DD" w:rsidP="00237A66">
            <w:pPr>
              <w:jc w:val="center"/>
            </w:pPr>
            <w:r>
              <w:t>5</w:t>
            </w:r>
          </w:p>
        </w:tc>
      </w:tr>
      <w:tr w:rsidR="008173DD" w:rsidTr="008173DD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173DD" w:rsidRDefault="008173DD" w:rsidP="00237A66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173DD" w:rsidRDefault="008173DD" w:rsidP="00237A66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1 078 269,5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0,0</w:t>
            </w:r>
          </w:p>
        </w:tc>
      </w:tr>
      <w:tr w:rsidR="008173DD" w:rsidTr="008173DD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173DD" w:rsidRDefault="008173DD" w:rsidP="00237A66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173DD" w:rsidRDefault="008173DD" w:rsidP="00237A66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-3 348 957,0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 </w:t>
            </w:r>
          </w:p>
        </w:tc>
      </w:tr>
      <w:tr w:rsidR="008173DD" w:rsidTr="008173DD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173DD" w:rsidRDefault="008173DD" w:rsidP="00237A66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8173DD" w:rsidRDefault="008173DD" w:rsidP="00237A66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3 617 600,0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1 642 400,0</w:t>
            </w:r>
          </w:p>
        </w:tc>
      </w:tr>
      <w:tr w:rsidR="008173DD" w:rsidTr="008173DD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173DD" w:rsidRDefault="008173DD" w:rsidP="00237A66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8173DD" w:rsidRDefault="008173DD" w:rsidP="00237A66">
            <w: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3 617 600,0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1 642 400,0</w:t>
            </w:r>
          </w:p>
        </w:tc>
      </w:tr>
      <w:tr w:rsidR="008173DD" w:rsidTr="008173DD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173DD" w:rsidRDefault="008173DD" w:rsidP="00237A66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8173DD" w:rsidRDefault="008173DD" w:rsidP="00237A66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-6 966 557,0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-1 642 400,0</w:t>
            </w:r>
          </w:p>
        </w:tc>
      </w:tr>
      <w:tr w:rsidR="008173DD" w:rsidTr="008173DD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173DD" w:rsidRDefault="008173DD" w:rsidP="00237A66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8173DD" w:rsidRDefault="008173DD" w:rsidP="00237A66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-6 966 557,0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-1 642 400,0</w:t>
            </w:r>
          </w:p>
        </w:tc>
      </w:tr>
      <w:tr w:rsidR="008173DD" w:rsidTr="008173DD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173DD" w:rsidRDefault="008173DD" w:rsidP="00237A66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173DD" w:rsidRDefault="008173DD" w:rsidP="00237A66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4 206 557,0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 </w:t>
            </w:r>
          </w:p>
        </w:tc>
      </w:tr>
      <w:tr w:rsidR="008173DD" w:rsidTr="008173DD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173DD" w:rsidRDefault="008173DD" w:rsidP="00237A66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173DD" w:rsidRDefault="008173DD" w:rsidP="00237A66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4 206 557,0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 </w:t>
            </w:r>
          </w:p>
        </w:tc>
      </w:tr>
      <w:tr w:rsidR="008173DD" w:rsidTr="008173DD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173DD" w:rsidRDefault="008173DD" w:rsidP="00237A66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8173DD" w:rsidRDefault="008173DD" w:rsidP="00237A66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4 806 557,0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1 200 000,0</w:t>
            </w:r>
          </w:p>
        </w:tc>
      </w:tr>
      <w:tr w:rsidR="008173DD" w:rsidTr="008173DD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173DD" w:rsidRDefault="008173DD" w:rsidP="00237A66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8173DD" w:rsidRDefault="008173DD" w:rsidP="00237A66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4 806 557,0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1 200 000,0</w:t>
            </w:r>
          </w:p>
        </w:tc>
      </w:tr>
      <w:tr w:rsidR="008173DD" w:rsidTr="008173DD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173DD" w:rsidRDefault="008173DD" w:rsidP="00237A66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8173DD" w:rsidRDefault="008173DD" w:rsidP="00237A66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1 200 000,0</w:t>
            </w:r>
          </w:p>
        </w:tc>
      </w:tr>
      <w:tr w:rsidR="008173DD" w:rsidTr="008173DD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173DD" w:rsidRDefault="008173DD" w:rsidP="00237A66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8173DD" w:rsidRDefault="008173DD" w:rsidP="00237A66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4 206 557,0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 </w:t>
            </w:r>
          </w:p>
        </w:tc>
      </w:tr>
      <w:tr w:rsidR="008173DD" w:rsidTr="008173DD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173DD" w:rsidRDefault="008173DD" w:rsidP="00237A66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8173DD" w:rsidRDefault="008173DD" w:rsidP="00237A66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-1 200 000,0</w:t>
            </w:r>
          </w:p>
        </w:tc>
      </w:tr>
      <w:tr w:rsidR="008173DD" w:rsidTr="008173DD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173DD" w:rsidRDefault="008173DD" w:rsidP="00237A66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8173DD" w:rsidRDefault="008173DD" w:rsidP="00237A66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-1 200 000,0</w:t>
            </w:r>
          </w:p>
        </w:tc>
      </w:tr>
      <w:tr w:rsidR="008173DD" w:rsidTr="008173DD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173DD" w:rsidRDefault="008173DD" w:rsidP="00237A66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8173DD" w:rsidRDefault="008173DD" w:rsidP="00237A66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-1 200 000,0</w:t>
            </w:r>
          </w:p>
        </w:tc>
      </w:tr>
      <w:tr w:rsidR="008173DD" w:rsidTr="008173DD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173DD" w:rsidRDefault="008173DD" w:rsidP="00237A66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173DD" w:rsidRDefault="008173DD" w:rsidP="00237A66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220 669,5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173DD" w:rsidRDefault="008173DD" w:rsidP="00237A66">
            <w:pPr>
              <w:jc w:val="right"/>
            </w:pPr>
            <w:r>
              <w:t> </w:t>
            </w:r>
          </w:p>
        </w:tc>
      </w:tr>
      <w:tr w:rsidR="008173DD" w:rsidTr="008173DD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</w:tr>
      <w:tr w:rsidR="008173DD" w:rsidTr="008173DD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</w:tr>
      <w:tr w:rsidR="008173DD" w:rsidTr="008173DD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8173D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</w:tr>
      <w:tr w:rsidR="008173DD" w:rsidTr="008173DD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</w:tr>
      <w:tr w:rsidR="008173DD" w:rsidTr="008173DD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237A6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3DD" w:rsidRDefault="008173DD" w:rsidP="008173DD">
            <w:pPr>
              <w:jc w:val="right"/>
            </w:pPr>
          </w:p>
        </w:tc>
      </w:tr>
    </w:tbl>
    <w:p w:rsidR="008173DD" w:rsidRPr="00375E9D" w:rsidRDefault="008173DD" w:rsidP="008173DD"/>
    <w:p w:rsidR="00E2598B" w:rsidRPr="008173DD" w:rsidRDefault="00E2598B" w:rsidP="008173DD"/>
    <w:sectPr w:rsidR="00E2598B" w:rsidRPr="008173DD" w:rsidSect="00C84014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726" w:rsidRDefault="00041726" w:rsidP="008173DD">
      <w:r>
        <w:separator/>
      </w:r>
    </w:p>
  </w:endnote>
  <w:endnote w:type="continuationSeparator" w:id="1">
    <w:p w:rsidR="00041726" w:rsidRDefault="00041726" w:rsidP="00817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726" w:rsidRDefault="00041726" w:rsidP="008173DD">
      <w:r>
        <w:separator/>
      </w:r>
    </w:p>
  </w:footnote>
  <w:footnote w:type="continuationSeparator" w:id="1">
    <w:p w:rsidR="00041726" w:rsidRDefault="00041726" w:rsidP="008173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3DD" w:rsidRDefault="003030BA" w:rsidP="000D070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173D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173DD" w:rsidRDefault="008173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3DD" w:rsidRDefault="003030BA" w:rsidP="000D070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173D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84014">
      <w:rPr>
        <w:rStyle w:val="a7"/>
        <w:noProof/>
      </w:rPr>
      <w:t>2</w:t>
    </w:r>
    <w:r>
      <w:rPr>
        <w:rStyle w:val="a7"/>
      </w:rPr>
      <w:fldChar w:fldCharType="end"/>
    </w:r>
  </w:p>
  <w:p w:rsidR="008173DD" w:rsidRDefault="008173D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8173DD"/>
    <w:rsid w:val="00041726"/>
    <w:rsid w:val="001A5B44"/>
    <w:rsid w:val="002C3F39"/>
    <w:rsid w:val="002F2F14"/>
    <w:rsid w:val="003030BA"/>
    <w:rsid w:val="00327DCA"/>
    <w:rsid w:val="006411C8"/>
    <w:rsid w:val="006808C6"/>
    <w:rsid w:val="008173DD"/>
    <w:rsid w:val="00897C75"/>
    <w:rsid w:val="00A24CAF"/>
    <w:rsid w:val="00B912FD"/>
    <w:rsid w:val="00C84014"/>
    <w:rsid w:val="00D278E5"/>
    <w:rsid w:val="00E12E52"/>
    <w:rsid w:val="00E2598B"/>
    <w:rsid w:val="00EE6CE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7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173DD"/>
  </w:style>
  <w:style w:type="paragraph" w:styleId="a5">
    <w:name w:val="footer"/>
    <w:basedOn w:val="a"/>
    <w:link w:val="a6"/>
    <w:uiPriority w:val="99"/>
    <w:semiHidden/>
    <w:unhideWhenUsed/>
    <w:rsid w:val="00817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173DD"/>
  </w:style>
  <w:style w:type="character" w:styleId="a7">
    <w:name w:val="page number"/>
    <w:basedOn w:val="a0"/>
    <w:uiPriority w:val="99"/>
    <w:semiHidden/>
    <w:unhideWhenUsed/>
    <w:rsid w:val="008173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2</Pages>
  <Words>458</Words>
  <Characters>2615</Characters>
  <Application>Microsoft Office Word</Application>
  <DocSecurity>0</DocSecurity>
  <Lines>21</Lines>
  <Paragraphs>6</Paragraphs>
  <ScaleCrop>false</ScaleCrop>
  <Company/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UdalovaDA</cp:lastModifiedBy>
  <cp:revision>4</cp:revision>
  <cp:lastPrinted>2021-08-27T11:22:00Z</cp:lastPrinted>
  <dcterms:created xsi:type="dcterms:W3CDTF">2021-08-16T11:56:00Z</dcterms:created>
  <dcterms:modified xsi:type="dcterms:W3CDTF">2021-08-27T11:22:00Z</dcterms:modified>
</cp:coreProperties>
</file>